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279" w:rsidRDefault="00FF6279" w:rsidP="00FF62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STONOR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</w:p>
    <w:p w:rsidR="00FF6279" w:rsidRDefault="00FF6279" w:rsidP="00FF62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FF62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279" w:rsidRDefault="00FF6279" w:rsidP="00E71FC3">
      <w:r>
        <w:separator/>
      </w:r>
    </w:p>
  </w:endnote>
  <w:endnote w:type="continuationSeparator" w:id="0">
    <w:p w:rsidR="00FF6279" w:rsidRDefault="00FF62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279" w:rsidRDefault="00FF6279" w:rsidP="00E71FC3">
      <w:r>
        <w:separator/>
      </w:r>
    </w:p>
  </w:footnote>
  <w:footnote w:type="continuationSeparator" w:id="0">
    <w:p w:rsidR="00FF6279" w:rsidRDefault="00FF62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EF01A2-F264-4677-8F71-94E1C36F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2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F62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2018-04-28T21:07:00Z</dcterms:created>
  <dcterms:modified xsi:type="dcterms:W3CDTF">2018-04-28T21:08:00Z</dcterms:modified>
</cp:coreProperties>
</file>